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7BB9D" w14:textId="77777777" w:rsidR="00B72609" w:rsidRDefault="00B72609" w:rsidP="00EB59CF">
      <w:pPr>
        <w:tabs>
          <w:tab w:val="left" w:pos="993"/>
          <w:tab w:val="left" w:pos="1134"/>
        </w:tabs>
        <w:rPr>
          <w:rFonts w:cs="Arial"/>
        </w:rPr>
      </w:pPr>
    </w:p>
    <w:p w14:paraId="74172B99" w14:textId="372C5B43" w:rsidR="00000929" w:rsidRDefault="00812145" w:rsidP="0000092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EB59CF" w:rsidRPr="00B9100B">
        <w:rPr>
          <w:rFonts w:cs="Arial"/>
        </w:rPr>
        <w:t xml:space="preserve">: </w:t>
      </w:r>
      <w:r w:rsidR="008F4DFF">
        <w:rPr>
          <w:rFonts w:cs="Arial"/>
        </w:rPr>
        <w:tab/>
      </w:r>
      <w:r w:rsidR="00000929">
        <w:rPr>
          <w:rFonts w:cs="Arial"/>
        </w:rPr>
        <w:t>4301-</w:t>
      </w:r>
      <w:bookmarkStart w:id="0" w:name="_GoBack"/>
      <w:r w:rsidR="009710DB">
        <w:rPr>
          <w:rFonts w:cs="Arial"/>
        </w:rPr>
        <w:t>00</w:t>
      </w:r>
      <w:r w:rsidR="009710DB">
        <w:rPr>
          <w:rFonts w:cs="Arial"/>
        </w:rPr>
        <w:t>56</w:t>
      </w:r>
      <w:bookmarkEnd w:id="0"/>
      <w:r w:rsidR="00000929">
        <w:rPr>
          <w:rFonts w:cs="Arial"/>
        </w:rPr>
        <w:t>/2023</w:t>
      </w:r>
    </w:p>
    <w:p w14:paraId="37F086B7" w14:textId="5336C557" w:rsidR="00000929" w:rsidRDefault="00000929" w:rsidP="0000092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2023-</w:t>
      </w:r>
      <w:r w:rsidR="00C86632">
        <w:rPr>
          <w:rFonts w:cs="Arial"/>
        </w:rPr>
        <w:t>343</w:t>
      </w:r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6B38F3EA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41334D" w:rsidRPr="00E81DF5">
        <w:rPr>
          <w:rFonts w:cs="Arial"/>
          <w:i/>
        </w:rPr>
        <w:t xml:space="preserve">Ta obrazec </w:t>
      </w:r>
      <w:r w:rsidR="0041334D">
        <w:rPr>
          <w:rFonts w:cs="Arial"/>
          <w:i/>
        </w:rPr>
        <w:t>se predloži na poziv naročnika</w:t>
      </w:r>
    </w:p>
    <w:sectPr w:rsidR="000D1EDF" w:rsidRPr="008318D9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39F204" w14:textId="77777777" w:rsidR="00D15C75" w:rsidRDefault="00D15C75">
      <w:r>
        <w:separator/>
      </w:r>
    </w:p>
  </w:endnote>
  <w:endnote w:type="continuationSeparator" w:id="0">
    <w:p w14:paraId="32702EE2" w14:textId="77777777" w:rsidR="00D15C75" w:rsidRDefault="00D15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BE0993" w14:textId="77777777" w:rsidR="00722B5F" w:rsidRDefault="00722B5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4683ECB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07383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7383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04008B8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710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710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A5572" w14:textId="77777777" w:rsidR="00D15C75" w:rsidRDefault="00D15C75">
      <w:r>
        <w:separator/>
      </w:r>
    </w:p>
  </w:footnote>
  <w:footnote w:type="continuationSeparator" w:id="0">
    <w:p w14:paraId="71D2CB4F" w14:textId="77777777" w:rsidR="00D15C75" w:rsidRDefault="00D15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59C80" w14:textId="77777777" w:rsidR="00722B5F" w:rsidRDefault="00722B5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EF7649" w14:textId="77777777" w:rsidR="00722B5F" w:rsidRDefault="00722B5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24E6C9D1" w:rsidR="00C0552D" w:rsidRPr="009F4AF4" w:rsidRDefault="00F00BC1" w:rsidP="004866C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1243D">
            <w:rPr>
              <w:rFonts w:cs="Arial"/>
              <w:color w:val="000000"/>
              <w:sz w:val="16"/>
              <w:szCs w:val="16"/>
            </w:rPr>
            <w:t>–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866C6">
            <w:rPr>
              <w:rFonts w:cs="Arial"/>
              <w:color w:val="000000"/>
              <w:sz w:val="16"/>
              <w:szCs w:val="16"/>
            </w:rPr>
            <w:t>BLAGO</w:t>
          </w:r>
          <w:r w:rsidR="00722B5F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1243D">
            <w:rPr>
              <w:rFonts w:cs="Arial"/>
              <w:color w:val="000000"/>
              <w:sz w:val="16"/>
              <w:szCs w:val="16"/>
            </w:rPr>
            <w:t>+</w:t>
          </w:r>
          <w:r w:rsidR="00722B5F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1243D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0929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7383F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147D3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1243D"/>
    <w:rsid w:val="0041334D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4E64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22B5F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8F4DF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710DB"/>
    <w:rsid w:val="009940E2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22F41"/>
    <w:rsid w:val="00A27F15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67E39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7CD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86632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15C75"/>
    <w:rsid w:val="00D2343D"/>
    <w:rsid w:val="00D278D4"/>
    <w:rsid w:val="00D4322B"/>
    <w:rsid w:val="00D47195"/>
    <w:rsid w:val="00D579F3"/>
    <w:rsid w:val="00D625CE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550C0"/>
    <w:rsid w:val="00E61921"/>
    <w:rsid w:val="00E66846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728"/>
    <w:rsid w:val="00F51F53"/>
    <w:rsid w:val="00F52A52"/>
    <w:rsid w:val="00F53622"/>
    <w:rsid w:val="00F562B3"/>
    <w:rsid w:val="00F60526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41243D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FD66A09-147F-4252-8D64-ACF3354DCC3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BD84DD-E128-493F-993F-12D0F77E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B04AB7-BCD8-498D-A49C-6A8851575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15</cp:revision>
  <cp:lastPrinted>2023-06-15T10:19:00Z</cp:lastPrinted>
  <dcterms:created xsi:type="dcterms:W3CDTF">2018-07-24T11:48:00Z</dcterms:created>
  <dcterms:modified xsi:type="dcterms:W3CDTF">2023-09-18T11:14:00Z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